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68B" w:rsidRPr="00320011" w:rsidRDefault="0006268B" w:rsidP="005748D7">
      <w:pPr>
        <w:ind w:left="6381"/>
      </w:pPr>
      <w:r w:rsidRPr="00320011">
        <w:t>Приложение № 1</w:t>
      </w:r>
    </w:p>
    <w:p w:rsidR="0006268B" w:rsidRPr="00026FB5" w:rsidRDefault="0006268B" w:rsidP="005748D7">
      <w:pPr>
        <w:ind w:left="6381"/>
      </w:pPr>
      <w:r>
        <w:t xml:space="preserve">к договору </w:t>
      </w:r>
      <w:r w:rsidRPr="00320011">
        <w:t>_</w:t>
      </w:r>
      <w:r>
        <w:t>_________</w:t>
      </w:r>
      <w:r w:rsidRPr="00320011">
        <w:t xml:space="preserve">___ </w:t>
      </w:r>
    </w:p>
    <w:p w:rsidR="0006268B" w:rsidRDefault="0006268B" w:rsidP="005748D7">
      <w:pPr>
        <w:ind w:left="6381"/>
      </w:pPr>
      <w:r w:rsidRPr="00320011">
        <w:t>от «___»___________ 201</w:t>
      </w:r>
      <w:r>
        <w:t>5</w:t>
      </w:r>
      <w:r w:rsidRPr="00320011">
        <w:t xml:space="preserve"> г.</w:t>
      </w:r>
    </w:p>
    <w:p w:rsidR="0006268B" w:rsidRDefault="0006268B" w:rsidP="005748D7">
      <w:pPr>
        <w:jc w:val="right"/>
      </w:pPr>
    </w:p>
    <w:p w:rsidR="0006268B" w:rsidRDefault="0006268B" w:rsidP="005748D7">
      <w:pPr>
        <w:jc w:val="right"/>
      </w:pPr>
    </w:p>
    <w:tbl>
      <w:tblPr>
        <w:tblW w:w="9929" w:type="dxa"/>
        <w:tblInd w:w="-106" w:type="dxa"/>
        <w:tblLook w:val="0000"/>
      </w:tblPr>
      <w:tblGrid>
        <w:gridCol w:w="735"/>
        <w:gridCol w:w="3949"/>
        <w:gridCol w:w="849"/>
        <w:gridCol w:w="708"/>
        <w:gridCol w:w="1097"/>
        <w:gridCol w:w="1097"/>
        <w:gridCol w:w="1294"/>
        <w:gridCol w:w="200"/>
      </w:tblGrid>
      <w:tr w:rsidR="0006268B">
        <w:trPr>
          <w:trHeight w:val="615"/>
        </w:trPr>
        <w:tc>
          <w:tcPr>
            <w:tcW w:w="992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68B" w:rsidRDefault="0006268B" w:rsidP="00DC7D8F">
            <w:pPr>
              <w:rPr>
                <w:b/>
                <w:bCs/>
              </w:rPr>
            </w:pPr>
          </w:p>
          <w:p w:rsidR="0006268B" w:rsidRDefault="0006268B" w:rsidP="00DC7D8F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Росатома» (ФГУП «Атом-охрана») </w:t>
            </w:r>
          </w:p>
        </w:tc>
      </w:tr>
      <w:tr w:rsidR="0006268B">
        <w:trPr>
          <w:trHeight w:val="285"/>
        </w:trPr>
        <w:tc>
          <w:tcPr>
            <w:tcW w:w="992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268B" w:rsidRDefault="0006268B" w:rsidP="00DC7D8F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____________________________________________________________________</w:t>
            </w:r>
          </w:p>
        </w:tc>
      </w:tr>
      <w:tr w:rsidR="0006268B">
        <w:trPr>
          <w:trHeight w:val="315"/>
        </w:trPr>
        <w:tc>
          <w:tcPr>
            <w:tcW w:w="9929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:rsidR="0006268B" w:rsidRDefault="0006268B" w:rsidP="00DC7D8F">
            <w:pPr>
              <w:rPr>
                <w:b/>
                <w:bCs/>
              </w:rPr>
            </w:pPr>
            <w:r>
              <w:rPr>
                <w:b/>
                <w:bCs/>
              </w:rPr>
              <w:t>Грузополучатель:</w:t>
            </w:r>
            <w:r>
              <w:t xml:space="preserve"> Филиал № 1 ФГУП "Атом-охрана"-отдельный отряд №4</w:t>
            </w:r>
          </w:p>
        </w:tc>
      </w:tr>
      <w:tr w:rsidR="0006268B">
        <w:trPr>
          <w:trHeight w:val="315"/>
        </w:trPr>
        <w:tc>
          <w:tcPr>
            <w:tcW w:w="992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68B" w:rsidRDefault="0006268B" w:rsidP="00DC7D8F">
            <w:pPr>
              <w:jc w:val="center"/>
              <w:rPr>
                <w:b/>
                <w:bCs/>
              </w:rPr>
            </w:pPr>
          </w:p>
          <w:p w:rsidR="0006268B" w:rsidRDefault="0006268B" w:rsidP="00DC7D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</w:p>
        </w:tc>
      </w:tr>
      <w:tr w:rsidR="0006268B">
        <w:trPr>
          <w:trHeight w:val="375"/>
        </w:trPr>
        <w:tc>
          <w:tcPr>
            <w:tcW w:w="9929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06268B" w:rsidRDefault="0006268B" w:rsidP="00DC7D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</w:tc>
      </w:tr>
      <w:tr w:rsidR="0006268B" w:rsidRPr="00CF37B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614"/>
          <w:jc w:val="center"/>
        </w:trPr>
        <w:tc>
          <w:tcPr>
            <w:tcW w:w="735" w:type="dxa"/>
            <w:vAlign w:val="center"/>
          </w:tcPr>
          <w:p w:rsidR="0006268B" w:rsidRPr="00CF37B6" w:rsidRDefault="0006268B" w:rsidP="00DC7D8F">
            <w:pPr>
              <w:jc w:val="center"/>
            </w:pPr>
            <w:r w:rsidRPr="00CF37B6">
              <w:t>№</w:t>
            </w:r>
            <w:r>
              <w:t>,№  п/п</w:t>
            </w:r>
          </w:p>
        </w:tc>
        <w:tc>
          <w:tcPr>
            <w:tcW w:w="3949" w:type="dxa"/>
            <w:vAlign w:val="center"/>
          </w:tcPr>
          <w:p w:rsidR="0006268B" w:rsidRPr="00CF37B6" w:rsidRDefault="0006268B" w:rsidP="00DC7D8F">
            <w:pPr>
              <w:jc w:val="center"/>
            </w:pPr>
            <w:r w:rsidRPr="00CF37B6">
              <w:t>Наименование</w:t>
            </w:r>
          </w:p>
        </w:tc>
        <w:tc>
          <w:tcPr>
            <w:tcW w:w="849" w:type="dxa"/>
            <w:vAlign w:val="center"/>
          </w:tcPr>
          <w:p w:rsidR="0006268B" w:rsidRPr="00CF37B6" w:rsidRDefault="0006268B" w:rsidP="00DC7D8F">
            <w:pPr>
              <w:jc w:val="center"/>
            </w:pPr>
            <w:r w:rsidRPr="00CF37B6">
              <w:t>Кол-во</w:t>
            </w:r>
          </w:p>
        </w:tc>
        <w:tc>
          <w:tcPr>
            <w:tcW w:w="708" w:type="dxa"/>
            <w:vAlign w:val="center"/>
          </w:tcPr>
          <w:p w:rsidR="0006268B" w:rsidRPr="00CF37B6" w:rsidRDefault="0006268B" w:rsidP="00DC7D8F">
            <w:pPr>
              <w:jc w:val="center"/>
            </w:pPr>
            <w:r w:rsidRPr="00CF37B6">
              <w:t>Ед. изм.</w:t>
            </w:r>
          </w:p>
        </w:tc>
        <w:tc>
          <w:tcPr>
            <w:tcW w:w="1097" w:type="dxa"/>
            <w:vAlign w:val="center"/>
          </w:tcPr>
          <w:p w:rsidR="0006268B" w:rsidRPr="00CF37B6" w:rsidRDefault="0006268B" w:rsidP="00DC7D8F">
            <w:pPr>
              <w:jc w:val="center"/>
            </w:pPr>
            <w:r w:rsidRPr="00CF37B6">
              <w:t>Цена без НДС</w:t>
            </w:r>
          </w:p>
        </w:tc>
        <w:tc>
          <w:tcPr>
            <w:tcW w:w="1097" w:type="dxa"/>
            <w:vAlign w:val="center"/>
          </w:tcPr>
          <w:p w:rsidR="0006268B" w:rsidRPr="00CF37B6" w:rsidRDefault="0006268B" w:rsidP="00DC7D8F">
            <w:pPr>
              <w:jc w:val="center"/>
            </w:pPr>
            <w:r w:rsidRPr="00CF37B6">
              <w:t>Сумма без НДС</w:t>
            </w:r>
          </w:p>
        </w:tc>
        <w:tc>
          <w:tcPr>
            <w:tcW w:w="1294" w:type="dxa"/>
            <w:vAlign w:val="center"/>
          </w:tcPr>
          <w:p w:rsidR="0006268B" w:rsidRPr="00CF37B6" w:rsidRDefault="0006268B" w:rsidP="00DC7D8F">
            <w:pPr>
              <w:jc w:val="center"/>
            </w:pPr>
            <w:r w:rsidRPr="00CF37B6">
              <w:t>Сумма с НДС</w:t>
            </w: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Арматура для сливного бачка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7E0E81" w:rsidRDefault="0006268B" w:rsidP="00DC7D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Бумага туалетная   без втулки 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рул.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3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Вантуз (силиконовый)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4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Ведро пластиковое с насадкой для отжима </w:t>
            </w:r>
          </w:p>
        </w:tc>
        <w:tc>
          <w:tcPr>
            <w:tcW w:w="849" w:type="dxa"/>
          </w:tcPr>
          <w:p w:rsidR="0006268B" w:rsidRPr="003E1A55" w:rsidRDefault="0006268B" w:rsidP="00DC7D8F"/>
          <w:p w:rsidR="0006268B" w:rsidRPr="003E1A55" w:rsidRDefault="0006268B" w:rsidP="00DC7D8F">
            <w:r w:rsidRPr="003E1A55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06268B" w:rsidRPr="003E1A55" w:rsidRDefault="0006268B" w:rsidP="00DC7D8F"/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5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Ведро пластиковое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15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6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Губка абразивная для посуды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упак.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7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Замок навесной Апекс PD-01-63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15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8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Изолента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9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Клей ПВА 1 л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л.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10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Кран сантехнический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11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Клей  от грызунов и насекомых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12</w:t>
            </w:r>
          </w:p>
        </w:tc>
        <w:tc>
          <w:tcPr>
            <w:tcW w:w="3949" w:type="dxa"/>
          </w:tcPr>
          <w:p w:rsidR="0006268B" w:rsidRPr="003E1A55" w:rsidRDefault="0006268B" w:rsidP="00DC7D8F">
            <w:pPr>
              <w:rPr>
                <w:lang w:val="en-US"/>
              </w:rPr>
            </w:pPr>
            <w:r w:rsidRPr="003E1A55">
              <w:rPr>
                <w:sz w:val="22"/>
                <w:szCs w:val="22"/>
              </w:rPr>
              <w:t>Крона 9</w:t>
            </w:r>
            <w:r w:rsidRPr="003E1A55"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40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13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Лопата для уборки снега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15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14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Мешки для мусора 120л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рул.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15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Мешки для мусора 30 л </w:t>
            </w:r>
          </w:p>
          <w:p w:rsidR="0006268B" w:rsidRPr="003E1A55" w:rsidRDefault="0006268B" w:rsidP="00DC7D8F">
            <w:r w:rsidRPr="003E1A55">
              <w:rPr>
                <w:sz w:val="22"/>
                <w:szCs w:val="22"/>
              </w:rPr>
              <w:t>особо прочные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30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рул.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C73CB7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16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Мыло туалетное 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250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17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Насадка на швабру веревочная х/б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18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Нетканое полотно для мытья пола </w:t>
            </w:r>
            <w:r>
              <w:rPr>
                <w:sz w:val="22"/>
                <w:szCs w:val="22"/>
              </w:rPr>
              <w:t>70 м</w:t>
            </w:r>
            <w:bookmarkStart w:id="0" w:name="_GoBack"/>
            <w:bookmarkEnd w:id="0"/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рул.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19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Отбеливатель Белизна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24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20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Перчатки х/б Капкан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пар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21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Перчатки х/б, обливная ладонь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40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пар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22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Порошок чистящий Комет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24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23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Рукавицы брезентовые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пар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24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Салфетка бумажная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80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пач.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25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Салфетка вискозная  «Чистюля»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упак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26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Скребок пластиковый для уборки снега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DC7D8F">
            <w:pPr>
              <w:jc w:val="center"/>
            </w:pPr>
            <w:r w:rsidRPr="00320011">
              <w:rPr>
                <w:sz w:val="22"/>
                <w:szCs w:val="22"/>
              </w:rPr>
              <w:t>27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Смеситель сантехнический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CF37B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614"/>
          <w:jc w:val="center"/>
        </w:trPr>
        <w:tc>
          <w:tcPr>
            <w:tcW w:w="735" w:type="dxa"/>
            <w:vAlign w:val="center"/>
          </w:tcPr>
          <w:p w:rsidR="0006268B" w:rsidRPr="00CF37B6" w:rsidRDefault="0006268B" w:rsidP="00DC7D8F">
            <w:pPr>
              <w:jc w:val="center"/>
            </w:pPr>
            <w:r>
              <w:t>28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Смеситель сантехнический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06268B" w:rsidRPr="00CF37B6" w:rsidRDefault="0006268B" w:rsidP="00DC7D8F">
            <w:pPr>
              <w:jc w:val="center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Pr="00320011" w:rsidRDefault="0006268B" w:rsidP="00ED0B95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Совок металлический хозяйственный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Default="0006268B" w:rsidP="00DC7D8F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Совок пластиковый</w:t>
            </w:r>
          </w:p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хозяйственный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Default="0006268B" w:rsidP="00DC7D8F">
            <w:pPr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Средство моющее Фейри  для посуды 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25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Default="0006268B" w:rsidP="00DC7D8F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Средство от насекомых  (клещей)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Default="0006268B" w:rsidP="00DC7D8F">
            <w:pPr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Средство от тараканов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Default="0006268B" w:rsidP="00DC7D8F">
            <w:pPr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Черенок на швабру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Default="0006268B" w:rsidP="00DC7D8F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Чистящее средство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24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Default="0006268B" w:rsidP="00DC7D8F">
            <w:pPr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 xml:space="preserve">Швабра 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735" w:type="dxa"/>
          </w:tcPr>
          <w:p w:rsidR="0006268B" w:rsidRDefault="0006268B" w:rsidP="00DC7D8F">
            <w:pPr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39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Щетка для мытья обуви с ручкой</w:t>
            </w:r>
          </w:p>
        </w:tc>
        <w:tc>
          <w:tcPr>
            <w:tcW w:w="849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06268B" w:rsidRPr="003E1A55" w:rsidRDefault="0006268B" w:rsidP="00DC7D8F">
            <w:r w:rsidRPr="003E1A55">
              <w:rPr>
                <w:sz w:val="22"/>
                <w:szCs w:val="22"/>
              </w:rPr>
              <w:t>шт.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  <w:tr w:rsidR="0006268B" w:rsidRPr="0032001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200" w:type="dxa"/>
          <w:trHeight w:val="412"/>
          <w:jc w:val="center"/>
        </w:trPr>
        <w:tc>
          <w:tcPr>
            <w:tcW w:w="6241" w:type="dxa"/>
            <w:gridSpan w:val="4"/>
          </w:tcPr>
          <w:p w:rsidR="0006268B" w:rsidRPr="003E1A55" w:rsidRDefault="0006268B" w:rsidP="00DC7D8F"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097" w:type="dxa"/>
          </w:tcPr>
          <w:p w:rsidR="0006268B" w:rsidRPr="003E1A55" w:rsidRDefault="0006268B" w:rsidP="00DC7D8F"/>
        </w:tc>
        <w:tc>
          <w:tcPr>
            <w:tcW w:w="1097" w:type="dxa"/>
          </w:tcPr>
          <w:p w:rsidR="0006268B" w:rsidRPr="003E1A55" w:rsidRDefault="0006268B" w:rsidP="00DC7D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06268B" w:rsidRPr="00320011" w:rsidRDefault="0006268B" w:rsidP="00DC7D8F">
            <w:pPr>
              <w:jc w:val="right"/>
            </w:pPr>
          </w:p>
        </w:tc>
      </w:tr>
    </w:tbl>
    <w:p w:rsidR="0006268B" w:rsidRDefault="0006268B" w:rsidP="005748D7">
      <w:pPr>
        <w:jc w:val="both"/>
      </w:pPr>
    </w:p>
    <w:p w:rsidR="0006268B" w:rsidRPr="00F773E2" w:rsidRDefault="0006268B" w:rsidP="005748D7">
      <w:pPr>
        <w:jc w:val="both"/>
      </w:pPr>
      <w:r w:rsidRPr="00F773E2">
        <w:t>2.Итого стоимость товара по настоящей спецификации составляет: _______ (____________) рублей _____ копеек, в том числе НДС 18 % _______ (____________) рублей _____ копеек.</w:t>
      </w:r>
    </w:p>
    <w:p w:rsidR="0006268B" w:rsidRPr="00F773E2" w:rsidRDefault="0006268B" w:rsidP="005748D7">
      <w:pPr>
        <w:jc w:val="both"/>
      </w:pPr>
      <w:r w:rsidRPr="00F773E2">
        <w:t>3. Представитель грузоп</w:t>
      </w:r>
      <w:r>
        <w:t>олучателя Заказчика: Филиала №1 ФГУП "Атом-охрана",</w:t>
      </w:r>
      <w:r w:rsidRPr="00446441">
        <w:t xml:space="preserve"> </w:t>
      </w:r>
      <w:r>
        <w:t>(Отдельный отряд №4)</w:t>
      </w:r>
    </w:p>
    <w:p w:rsidR="0006268B" w:rsidRPr="00F773E2" w:rsidRDefault="0006268B" w:rsidP="00446441">
      <w:pPr>
        <w:jc w:val="both"/>
      </w:pPr>
      <w:r w:rsidRPr="00F60F83">
        <w:t>4. Адрес поставки: 347388, Ростовская область, г.</w:t>
      </w:r>
      <w:r>
        <w:t xml:space="preserve"> Волгодонск-28, филиал №1</w:t>
      </w:r>
      <w:r w:rsidRPr="00F60F83">
        <w:t xml:space="preserve"> ФГУП «Атом-охрана»</w:t>
      </w:r>
      <w:r>
        <w:t xml:space="preserve"> Отдельный отряд №4.</w:t>
      </w:r>
    </w:p>
    <w:p w:rsidR="0006268B" w:rsidRPr="00F60F83" w:rsidRDefault="0006268B" w:rsidP="005748D7">
      <w:pPr>
        <w:jc w:val="both"/>
      </w:pPr>
      <w:r w:rsidRPr="00F60F83">
        <w:t>5. Реквизиты для оформления счет-фактуры:</w:t>
      </w:r>
    </w:p>
    <w:p w:rsidR="0006268B" w:rsidRPr="00F60F83" w:rsidRDefault="0006268B" w:rsidP="005748D7">
      <w:pPr>
        <w:jc w:val="both"/>
      </w:pPr>
      <w:r w:rsidRPr="00F60F83">
        <w:t>Грузопол</w:t>
      </w:r>
      <w:r>
        <w:t>учатель и его адрес: филиал №1(отдельный отряд №4)</w:t>
      </w:r>
      <w:r w:rsidRPr="00F60F83">
        <w:t xml:space="preserve"> ФГУП «Атом-охрана», 347388, Ростовская область, г.</w:t>
      </w:r>
      <w:r>
        <w:t xml:space="preserve"> </w:t>
      </w:r>
      <w:r w:rsidRPr="00F60F83">
        <w:t>Волгодонск-28</w:t>
      </w:r>
    </w:p>
    <w:p w:rsidR="0006268B" w:rsidRDefault="0006268B" w:rsidP="005748D7">
      <w:r w:rsidRPr="00F60F83">
        <w:t>Заказчик: ФГУП « Атом-охрана»</w:t>
      </w:r>
    </w:p>
    <w:p w:rsidR="0006268B" w:rsidRPr="00F60F83" w:rsidRDefault="0006268B" w:rsidP="005748D7">
      <w:r w:rsidRPr="00F60F83">
        <w:t>Адрес: 123060, г. Москва, Расплетина ул., д.3.</w:t>
      </w:r>
    </w:p>
    <w:p w:rsidR="0006268B" w:rsidRDefault="0006268B" w:rsidP="005748D7">
      <w:r w:rsidRPr="00F60F83">
        <w:t>ИНН/КПП грузополучателя: 7706289940/</w:t>
      </w:r>
      <w:r>
        <w:t>502943001</w:t>
      </w:r>
    </w:p>
    <w:p w:rsidR="0006268B" w:rsidRDefault="0006268B" w:rsidP="005748D7"/>
    <w:p w:rsidR="0006268B" w:rsidRDefault="0006268B" w:rsidP="005748D7"/>
    <w:p w:rsidR="0006268B" w:rsidRPr="005A13C5" w:rsidRDefault="0006268B" w:rsidP="005748D7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bCs/>
          <w:color w:val="000000"/>
          <w:spacing w:val="1"/>
        </w:rPr>
      </w:pPr>
      <w:r w:rsidRPr="005A13C5">
        <w:rPr>
          <w:b/>
          <w:bCs/>
          <w:color w:val="000000"/>
          <w:spacing w:val="1"/>
        </w:rPr>
        <w:t>Подписи сторон:</w:t>
      </w:r>
    </w:p>
    <w:p w:rsidR="0006268B" w:rsidRPr="005A13C5" w:rsidRDefault="0006268B" w:rsidP="005748D7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</w:r>
      <w:r>
        <w:t xml:space="preserve"> От Заказчика</w:t>
      </w:r>
      <w:r w:rsidRPr="005A13C5">
        <w:rPr>
          <w:b/>
          <w:bCs/>
        </w:rPr>
        <w:t>:</w:t>
      </w:r>
    </w:p>
    <w:p w:rsidR="0006268B" w:rsidRPr="005A13C5" w:rsidRDefault="0006268B" w:rsidP="005748D7">
      <w:pPr>
        <w:jc w:val="both"/>
      </w:pPr>
      <w:r w:rsidRPr="005A13C5">
        <w:tab/>
      </w:r>
      <w:r w:rsidRPr="005A13C5">
        <w:tab/>
      </w:r>
      <w:r>
        <w:t xml:space="preserve">                                                             </w:t>
      </w:r>
      <w:r w:rsidRPr="005A13C5">
        <w:t>Директор филиала №</w:t>
      </w:r>
      <w:r>
        <w:t xml:space="preserve"> 1</w:t>
      </w:r>
    </w:p>
    <w:p w:rsidR="0006268B" w:rsidRPr="005A13C5" w:rsidRDefault="0006268B" w:rsidP="005748D7">
      <w:pPr>
        <w:jc w:val="both"/>
      </w:pPr>
      <w:r>
        <w:t xml:space="preserve">                                                                                     </w:t>
      </w:r>
      <w:r w:rsidRPr="005A13C5">
        <w:t xml:space="preserve">ФГУП «Атом-охрана» </w:t>
      </w:r>
    </w:p>
    <w:p w:rsidR="0006268B" w:rsidRPr="005A13C5" w:rsidRDefault="0006268B" w:rsidP="005748D7">
      <w:pPr>
        <w:jc w:val="both"/>
      </w:pPr>
      <w:r w:rsidRPr="005A13C5">
        <w:t xml:space="preserve">__________________                           </w:t>
      </w:r>
      <w:r>
        <w:tab/>
      </w:r>
      <w:r>
        <w:tab/>
        <w:t xml:space="preserve">           ___________ А.Н. Артамонов</w:t>
      </w:r>
    </w:p>
    <w:p w:rsidR="0006268B" w:rsidRPr="005A13C5" w:rsidRDefault="0006268B" w:rsidP="005748D7">
      <w:pPr>
        <w:jc w:val="both"/>
      </w:pPr>
      <w:r>
        <w:t xml:space="preserve">«___»_________ </w:t>
      </w:r>
      <w:r w:rsidRPr="005A13C5">
        <w:t>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>«___</w:t>
      </w:r>
      <w:r>
        <w:t xml:space="preserve">»__________ </w:t>
      </w:r>
      <w:r w:rsidRPr="005A13C5">
        <w:t>201</w:t>
      </w:r>
      <w:r>
        <w:t>5</w:t>
      </w:r>
      <w:r w:rsidRPr="005A13C5">
        <w:t xml:space="preserve"> г.</w:t>
      </w:r>
    </w:p>
    <w:p w:rsidR="0006268B" w:rsidRDefault="0006268B" w:rsidP="005748D7">
      <w:pPr>
        <w:tabs>
          <w:tab w:val="left" w:pos="5672"/>
        </w:tabs>
      </w:pPr>
      <w:r>
        <w:t>М.П.</w:t>
      </w:r>
      <w:r>
        <w:tab/>
        <w:t>М.П.</w:t>
      </w:r>
    </w:p>
    <w:tbl>
      <w:tblPr>
        <w:tblW w:w="11420" w:type="dxa"/>
        <w:tblInd w:w="-106" w:type="dxa"/>
        <w:tblLook w:val="0000"/>
      </w:tblPr>
      <w:tblGrid>
        <w:gridCol w:w="960"/>
        <w:gridCol w:w="1840"/>
        <w:gridCol w:w="960"/>
        <w:gridCol w:w="7660"/>
      </w:tblGrid>
      <w:tr w:rsidR="0006268B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06268B" w:rsidRDefault="0006268B" w:rsidP="00DC7D8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268B" w:rsidRDefault="0006268B" w:rsidP="00DC7D8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268B" w:rsidRDefault="0006268B" w:rsidP="00DC7D8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</w:tcPr>
          <w:p w:rsidR="0006268B" w:rsidRDefault="0006268B" w:rsidP="00DC7D8F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06268B" w:rsidRDefault="0006268B" w:rsidP="005748D7">
      <w:pPr>
        <w:tabs>
          <w:tab w:val="center" w:pos="4960"/>
        </w:tabs>
        <w:jc w:val="right"/>
      </w:pPr>
    </w:p>
    <w:p w:rsidR="0006268B" w:rsidRDefault="0006268B" w:rsidP="005748D7">
      <w:pPr>
        <w:tabs>
          <w:tab w:val="center" w:pos="4960"/>
        </w:tabs>
        <w:jc w:val="right"/>
      </w:pPr>
    </w:p>
    <w:p w:rsidR="0006268B" w:rsidRDefault="0006268B" w:rsidP="005748D7">
      <w:pPr>
        <w:tabs>
          <w:tab w:val="center" w:pos="4960"/>
        </w:tabs>
        <w:jc w:val="right"/>
      </w:pPr>
    </w:p>
    <w:p w:rsidR="0006268B" w:rsidRDefault="0006268B" w:rsidP="005748D7">
      <w:pPr>
        <w:tabs>
          <w:tab w:val="center" w:pos="4960"/>
        </w:tabs>
        <w:jc w:val="right"/>
      </w:pPr>
    </w:p>
    <w:p w:rsidR="0006268B" w:rsidRDefault="0006268B"/>
    <w:sectPr w:rsidR="0006268B" w:rsidSect="00D03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altName w:val="Arial Unicode MS"/>
    <w:panose1 w:val="020B0604020202020204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E25"/>
    <w:rsid w:val="00026FB5"/>
    <w:rsid w:val="0006268B"/>
    <w:rsid w:val="000805E7"/>
    <w:rsid w:val="001220A3"/>
    <w:rsid w:val="00202C37"/>
    <w:rsid w:val="00320011"/>
    <w:rsid w:val="00367B79"/>
    <w:rsid w:val="003B4BEB"/>
    <w:rsid w:val="003E1A55"/>
    <w:rsid w:val="00446441"/>
    <w:rsid w:val="005748D7"/>
    <w:rsid w:val="005A13C5"/>
    <w:rsid w:val="005E252A"/>
    <w:rsid w:val="0078572D"/>
    <w:rsid w:val="007E0E81"/>
    <w:rsid w:val="007E1F09"/>
    <w:rsid w:val="009127FC"/>
    <w:rsid w:val="009C65C0"/>
    <w:rsid w:val="00B06D47"/>
    <w:rsid w:val="00BB0C64"/>
    <w:rsid w:val="00BD31DD"/>
    <w:rsid w:val="00BE08DB"/>
    <w:rsid w:val="00C73CB7"/>
    <w:rsid w:val="00CF37B6"/>
    <w:rsid w:val="00D03F15"/>
    <w:rsid w:val="00D31E25"/>
    <w:rsid w:val="00DC7D8F"/>
    <w:rsid w:val="00E55DBA"/>
    <w:rsid w:val="00ED0B95"/>
    <w:rsid w:val="00F60F83"/>
    <w:rsid w:val="00F773E2"/>
    <w:rsid w:val="00F82B24"/>
    <w:rsid w:val="00FC0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D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445</Words>
  <Characters>2541</Characters>
  <Application>Microsoft Office Outlook</Application>
  <DocSecurity>0</DocSecurity>
  <Lines>0</Lines>
  <Paragraphs>0</Paragraphs>
  <ScaleCrop>false</ScaleCrop>
  <Company>Охрана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Елена Юрьевна</dc:creator>
  <cp:keywords/>
  <dc:description/>
  <cp:lastModifiedBy>Спиридонов</cp:lastModifiedBy>
  <cp:revision>4</cp:revision>
  <cp:lastPrinted>2015-03-11T07:29:00Z</cp:lastPrinted>
  <dcterms:created xsi:type="dcterms:W3CDTF">2015-03-05T10:59:00Z</dcterms:created>
  <dcterms:modified xsi:type="dcterms:W3CDTF">2015-03-11T07:31:00Z</dcterms:modified>
</cp:coreProperties>
</file>